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9199D" w14:textId="77777777" w:rsidR="00BC002F" w:rsidRDefault="002F1386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 w14:paraId="0C1E666C" w14:textId="77777777" w:rsidR="0026228B" w:rsidRPr="0026228B" w:rsidRDefault="002F1386" w:rsidP="0026228B">
      <w:pPr>
        <w:jc w:val="center"/>
        <w:rPr>
          <w:rFonts w:eastAsia="Times New Roman" w:cs="Calibri"/>
          <w:b/>
          <w:bCs/>
          <w:lang w:val="en-KI" w:eastAsia="en-KI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 w:rsidR="0026228B" w:rsidRPr="0026228B">
        <w:rPr>
          <w:rFonts w:eastAsia="Times New Roman" w:cs="Calibri"/>
          <w:b/>
          <w:bCs/>
          <w:lang w:val="en-KI" w:eastAsia="en-KI"/>
        </w:rPr>
        <w:t>16-CS003-21</w:t>
      </w:r>
    </w:p>
    <w:p w14:paraId="28184DDD" w14:textId="054BE22E" w:rsidR="00BC002F" w:rsidRDefault="00BC002F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</w:p>
    <w:p w14:paraId="476FE91B" w14:textId="77777777" w:rsidR="00BC002F" w:rsidRDefault="002F1386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2B4E9823" w14:textId="77777777" w:rsidR="00BC002F" w:rsidRDefault="002F1386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RFP/procurement process</w:t>
      </w:r>
    </w:p>
    <w:p w14:paraId="012F3CB4" w14:textId="30901849" w:rsidR="00BC002F" w:rsidRDefault="002F1386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RFP. Any changes to this timeline will be </w:t>
      </w:r>
      <w:r>
        <w:rPr>
          <w:rFonts w:ascii="Calibri" w:hAnsi="Calibri" w:cs="Calibri"/>
          <w:highlight w:val="yellow"/>
        </w:rPr>
        <w:t>posted on the Kiribati Public Procurement Web</w:t>
      </w:r>
      <w:r w:rsidR="00660E81">
        <w:rPr>
          <w:rFonts w:ascii="Calibri" w:hAnsi="Calibri" w:cs="Calibri"/>
          <w:highlight w:val="yellow"/>
        </w:rPr>
        <w:t xml:space="preserve"> </w:t>
      </w:r>
      <w:r>
        <w:rPr>
          <w:rFonts w:ascii="Calibri" w:hAnsi="Calibri" w:cs="Calibri"/>
          <w:highlight w:val="yellow"/>
        </w:rPr>
        <w:t>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 w14:paraId="0C386B88" w14:textId="77777777" w:rsidR="00BC002F" w:rsidRDefault="00BC002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C002F" w14:paraId="31375C5C" w14:textId="77777777">
        <w:tc>
          <w:tcPr>
            <w:tcW w:w="4673" w:type="dxa"/>
            <w:shd w:val="clear" w:color="auto" w:fill="auto"/>
          </w:tcPr>
          <w:p w14:paraId="6B820557" w14:textId="77777777" w:rsidR="00BC002F" w:rsidRDefault="002F1386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7613C424" w14:textId="77777777" w:rsidR="00BC002F" w:rsidRDefault="002F138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6F58801A" w14:textId="77777777" w:rsidR="00BC002F" w:rsidRDefault="002F138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C002F" w14:paraId="7D9813AA" w14:textId="77777777">
        <w:tc>
          <w:tcPr>
            <w:tcW w:w="4673" w:type="dxa"/>
            <w:shd w:val="clear" w:color="auto" w:fill="auto"/>
          </w:tcPr>
          <w:p w14:paraId="33DEF317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  <w:shd w:val="clear" w:color="auto" w:fill="auto"/>
          </w:tcPr>
          <w:p w14:paraId="0B207FA4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8CD7896" w14:textId="3F5CF698" w:rsidR="00BC002F" w:rsidRDefault="00BC280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Pr="00BC2803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8F3C28">
              <w:rPr>
                <w:rFonts w:ascii="Calibri" w:hAnsi="Calibri"/>
                <w:szCs w:val="20"/>
              </w:rPr>
              <w:t xml:space="preserve">November </w:t>
            </w:r>
            <w:r w:rsidR="00EC5888">
              <w:rPr>
                <w:rFonts w:ascii="Calibri" w:hAnsi="Calibri"/>
                <w:szCs w:val="20"/>
              </w:rPr>
              <w:t>2021</w:t>
            </w:r>
          </w:p>
        </w:tc>
      </w:tr>
      <w:tr w:rsidR="00BC002F" w14:paraId="7CB289B4" w14:textId="77777777">
        <w:tc>
          <w:tcPr>
            <w:tcW w:w="4673" w:type="dxa"/>
            <w:shd w:val="clear" w:color="auto" w:fill="auto"/>
          </w:tcPr>
          <w:p w14:paraId="4E3766A7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  <w:shd w:val="clear" w:color="auto" w:fill="auto"/>
          </w:tcPr>
          <w:p w14:paraId="3E6A0549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4599B96" w14:textId="71890E92" w:rsidR="00BC002F" w:rsidRDefault="00965462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Pr="00965462">
              <w:rPr>
                <w:rFonts w:ascii="Calibri" w:hAnsi="Calibri"/>
                <w:szCs w:val="20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</w:rPr>
              <w:t xml:space="preserve"> November </w:t>
            </w:r>
            <w:r w:rsidR="002F1386" w:rsidRPr="007353A3">
              <w:rPr>
                <w:rFonts w:ascii="Calibri" w:hAnsi="Calibri"/>
                <w:szCs w:val="20"/>
              </w:rPr>
              <w:t>2021 (17:00</w:t>
            </w:r>
            <w:r w:rsidR="00EC5888" w:rsidRPr="007353A3">
              <w:rPr>
                <w:rFonts w:ascii="Calibri" w:hAnsi="Calibri"/>
                <w:szCs w:val="20"/>
              </w:rPr>
              <w:t>)</w:t>
            </w:r>
          </w:p>
        </w:tc>
      </w:tr>
      <w:tr w:rsidR="00BC002F" w14:paraId="002321E6" w14:textId="77777777">
        <w:tc>
          <w:tcPr>
            <w:tcW w:w="4673" w:type="dxa"/>
            <w:shd w:val="clear" w:color="auto" w:fill="auto"/>
          </w:tcPr>
          <w:p w14:paraId="6859B1C7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  <w:shd w:val="clear" w:color="auto" w:fill="auto"/>
          </w:tcPr>
          <w:p w14:paraId="54061501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860AEEB" w14:textId="402F0AAA" w:rsidR="00BC002F" w:rsidRDefault="0096546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DE017E" w:rsidRPr="00DE017E">
              <w:rPr>
                <w:rFonts w:ascii="Calibri" w:hAnsi="Calibri"/>
                <w:szCs w:val="20"/>
                <w:vertAlign w:val="superscript"/>
              </w:rPr>
              <w:t>th</w:t>
            </w:r>
            <w:r w:rsidR="00DE017E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 xml:space="preserve">December </w:t>
            </w:r>
            <w:r w:rsidR="002F1386">
              <w:rPr>
                <w:rFonts w:ascii="Calibri" w:hAnsi="Calibri"/>
                <w:szCs w:val="20"/>
              </w:rPr>
              <w:t>2021</w:t>
            </w:r>
          </w:p>
        </w:tc>
      </w:tr>
      <w:tr w:rsidR="00BC002F" w14:paraId="1DCD1D32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ED834B1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276A56BA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8DD910" w14:textId="438703D0" w:rsidR="00BC002F" w:rsidRPr="007353A3" w:rsidRDefault="0096546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E70DF">
              <w:rPr>
                <w:rFonts w:ascii="Calibri" w:hAnsi="Calibri"/>
                <w:szCs w:val="20"/>
              </w:rPr>
              <w:t>7</w:t>
            </w:r>
            <w:r w:rsidR="00DE017E" w:rsidRPr="00DE017E">
              <w:rPr>
                <w:rFonts w:ascii="Calibri" w:hAnsi="Calibri"/>
                <w:szCs w:val="20"/>
                <w:vertAlign w:val="superscript"/>
              </w:rPr>
              <w:t>th</w:t>
            </w:r>
            <w:r w:rsidR="00DE017E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 xml:space="preserve">December </w:t>
            </w:r>
            <w:r w:rsidR="00EC5888" w:rsidRPr="007353A3">
              <w:rPr>
                <w:rFonts w:ascii="Calibri" w:hAnsi="Calibri"/>
                <w:szCs w:val="20"/>
              </w:rPr>
              <w:t>2021</w:t>
            </w:r>
            <w:r w:rsidR="002F1386" w:rsidRPr="007353A3">
              <w:rPr>
                <w:rFonts w:ascii="Calibri" w:hAnsi="Calibri"/>
                <w:szCs w:val="20"/>
              </w:rPr>
              <w:t xml:space="preserve"> (1</w:t>
            </w:r>
            <w:r w:rsidR="001F6C80">
              <w:rPr>
                <w:rFonts w:ascii="Calibri" w:hAnsi="Calibri"/>
                <w:szCs w:val="20"/>
              </w:rPr>
              <w:t>6</w:t>
            </w:r>
            <w:r w:rsidR="002F1386" w:rsidRPr="007353A3">
              <w:rPr>
                <w:rFonts w:ascii="Calibri" w:hAnsi="Calibri"/>
                <w:szCs w:val="20"/>
              </w:rPr>
              <w:t>:00</w:t>
            </w:r>
            <w:r w:rsidR="001F6C80">
              <w:rPr>
                <w:rFonts w:ascii="Calibri" w:hAnsi="Calibri"/>
                <w:szCs w:val="20"/>
              </w:rPr>
              <w:t xml:space="preserve"> pm</w:t>
            </w:r>
            <w:r w:rsidR="002F1386" w:rsidRPr="007353A3">
              <w:rPr>
                <w:rFonts w:ascii="Calibri" w:hAnsi="Calibri"/>
                <w:szCs w:val="20"/>
              </w:rPr>
              <w:t>)</w:t>
            </w:r>
          </w:p>
        </w:tc>
      </w:tr>
      <w:tr w:rsidR="00BC002F" w14:paraId="7C114440" w14:textId="77777777">
        <w:tc>
          <w:tcPr>
            <w:tcW w:w="4673" w:type="dxa"/>
            <w:shd w:val="clear" w:color="auto" w:fill="auto"/>
          </w:tcPr>
          <w:p w14:paraId="60E5CD98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 w14:paraId="6B0D3687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4F1D1F9" w14:textId="09956D29" w:rsidR="00BC002F" w:rsidRDefault="00C417D9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Pr="00C417D9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December</w:t>
            </w:r>
            <w:r w:rsidR="002F1386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BC002F" w14:paraId="74B3673C" w14:textId="77777777">
        <w:tc>
          <w:tcPr>
            <w:tcW w:w="4673" w:type="dxa"/>
            <w:shd w:val="clear" w:color="auto" w:fill="auto"/>
          </w:tcPr>
          <w:p w14:paraId="3D7442C3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303201E4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97F5382" w14:textId="24C8532F" w:rsidR="00BC002F" w:rsidRDefault="002622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4</w:t>
            </w:r>
            <w:r w:rsidRPr="0026228B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CE7D15">
              <w:rPr>
                <w:rFonts w:ascii="Calibri" w:hAnsi="Calibri"/>
                <w:szCs w:val="20"/>
              </w:rPr>
              <w:t>January 2022</w:t>
            </w:r>
          </w:p>
        </w:tc>
      </w:tr>
      <w:tr w:rsidR="00BC002F" w14:paraId="0DBD8F00" w14:textId="77777777">
        <w:tc>
          <w:tcPr>
            <w:tcW w:w="4673" w:type="dxa"/>
            <w:shd w:val="clear" w:color="auto" w:fill="auto"/>
          </w:tcPr>
          <w:p w14:paraId="218C4DCD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1E91859F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FBFD790" w14:textId="5166AF91" w:rsidR="00BC002F" w:rsidRDefault="002622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6</w:t>
            </w:r>
            <w:r w:rsidRPr="0026228B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FF579F">
              <w:rPr>
                <w:rFonts w:ascii="Calibri" w:hAnsi="Calibri"/>
                <w:szCs w:val="20"/>
              </w:rPr>
              <w:t xml:space="preserve">January </w:t>
            </w:r>
            <w:r w:rsidR="002F1386">
              <w:rPr>
                <w:rFonts w:ascii="Calibri" w:hAnsi="Calibri"/>
                <w:szCs w:val="20"/>
              </w:rPr>
              <w:t>202</w:t>
            </w:r>
            <w:r w:rsidR="00FF579F">
              <w:rPr>
                <w:rFonts w:ascii="Calibri" w:hAnsi="Calibri"/>
                <w:szCs w:val="20"/>
              </w:rPr>
              <w:t>2</w:t>
            </w:r>
          </w:p>
        </w:tc>
      </w:tr>
      <w:tr w:rsidR="00BC002F" w14:paraId="7FA19751" w14:textId="77777777">
        <w:tc>
          <w:tcPr>
            <w:tcW w:w="4673" w:type="dxa"/>
            <w:shd w:val="clear" w:color="auto" w:fill="auto"/>
          </w:tcPr>
          <w:p w14:paraId="3C23A4C1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3E744AF8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E6CD12E" w14:textId="506BA11F" w:rsidR="00BC002F" w:rsidRDefault="002622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Pr="0026228B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FF579F">
              <w:rPr>
                <w:rFonts w:ascii="Calibri" w:hAnsi="Calibri"/>
                <w:szCs w:val="20"/>
              </w:rPr>
              <w:t xml:space="preserve">January </w:t>
            </w:r>
            <w:r w:rsidR="002F1386">
              <w:rPr>
                <w:rFonts w:ascii="Calibri" w:hAnsi="Calibri"/>
                <w:szCs w:val="20"/>
              </w:rPr>
              <w:t>202</w:t>
            </w:r>
            <w:r w:rsidR="00FF579F">
              <w:rPr>
                <w:rFonts w:ascii="Calibri" w:hAnsi="Calibri"/>
                <w:szCs w:val="20"/>
              </w:rPr>
              <w:t>2</w:t>
            </w:r>
          </w:p>
        </w:tc>
      </w:tr>
      <w:tr w:rsidR="00BC002F" w14:paraId="51D6D20D" w14:textId="77777777">
        <w:tc>
          <w:tcPr>
            <w:tcW w:w="4673" w:type="dxa"/>
            <w:shd w:val="clear" w:color="auto" w:fill="auto"/>
          </w:tcPr>
          <w:p w14:paraId="7536F4CF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585AA91A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91626AF" w14:textId="1623812A" w:rsidR="00BC002F" w:rsidRDefault="002622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24th</w:t>
            </w:r>
            <w:r w:rsidR="00FF579F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January</w:t>
            </w:r>
            <w:r w:rsidR="00FF579F">
              <w:rPr>
                <w:rFonts w:ascii="Calibri" w:hAnsi="Calibri"/>
                <w:szCs w:val="20"/>
              </w:rPr>
              <w:t xml:space="preserve"> </w:t>
            </w:r>
            <w:r w:rsidR="002F1386">
              <w:rPr>
                <w:rFonts w:ascii="Calibri" w:hAnsi="Calibri"/>
                <w:szCs w:val="20"/>
              </w:rPr>
              <w:t>202</w:t>
            </w:r>
            <w:r w:rsidR="00FF579F">
              <w:rPr>
                <w:rFonts w:ascii="Calibri" w:hAnsi="Calibri"/>
                <w:szCs w:val="20"/>
              </w:rPr>
              <w:t>2</w:t>
            </w:r>
          </w:p>
        </w:tc>
      </w:tr>
      <w:tr w:rsidR="00BC002F" w14:paraId="68E78597" w14:textId="77777777">
        <w:tc>
          <w:tcPr>
            <w:tcW w:w="4673" w:type="dxa"/>
            <w:shd w:val="clear" w:color="auto" w:fill="auto"/>
          </w:tcPr>
          <w:p w14:paraId="39452BB1" w14:textId="77777777" w:rsidR="00BC002F" w:rsidRDefault="002F138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2DA9FF84" w14:textId="77777777" w:rsidR="00BC002F" w:rsidRDefault="002F138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DBC391A" w14:textId="7FC4547A" w:rsidR="00BC002F" w:rsidRDefault="0026228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Pr="0026228B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January</w:t>
            </w:r>
            <w:r w:rsidR="006D1B04">
              <w:rPr>
                <w:rFonts w:ascii="Calibri" w:hAnsi="Calibri"/>
                <w:szCs w:val="20"/>
              </w:rPr>
              <w:t xml:space="preserve"> 2022</w:t>
            </w:r>
          </w:p>
        </w:tc>
      </w:tr>
    </w:tbl>
    <w:p w14:paraId="14FCE878" w14:textId="77777777" w:rsidR="00BC002F" w:rsidRDefault="002F1386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 w14:paraId="456F0BAD" w14:textId="77777777" w:rsidR="00BC002F" w:rsidRDefault="00BC002F">
      <w:pPr>
        <w:rPr>
          <w:rFonts w:asciiTheme="minorHAnsi" w:hAnsiTheme="minorHAnsi"/>
          <w:sz w:val="22"/>
          <w:szCs w:val="22"/>
        </w:rPr>
      </w:pPr>
    </w:p>
    <w:sectPr w:rsidR="00BC002F">
      <w:headerReference w:type="default" r:id="rId12"/>
      <w:footerReference w:type="default" r:id="rId13"/>
      <w:type w:val="oddPage"/>
      <w:pgSz w:w="11907" w:h="1683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ADCD3" w14:textId="77777777" w:rsidR="00043917" w:rsidRDefault="00043917">
      <w:r>
        <w:separator/>
      </w:r>
    </w:p>
  </w:endnote>
  <w:endnote w:type="continuationSeparator" w:id="0">
    <w:p w14:paraId="7433BCAB" w14:textId="77777777" w:rsidR="00043917" w:rsidRDefault="0004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31EDA" w14:textId="77777777" w:rsidR="00BC002F" w:rsidRDefault="002F138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52B37CCB" w14:textId="594E806D" w:rsidR="00BC002F" w:rsidRDefault="002F1386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F6C80">
      <w:rPr>
        <w:noProof/>
      </w:rPr>
      <w:t>2021-11-10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941F5" w14:textId="77777777" w:rsidR="00043917" w:rsidRDefault="00043917">
      <w:r>
        <w:separator/>
      </w:r>
    </w:p>
  </w:footnote>
  <w:footnote w:type="continuationSeparator" w:id="0">
    <w:p w14:paraId="069F4D15" w14:textId="77777777" w:rsidR="00043917" w:rsidRDefault="0004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1436" w14:textId="57E1ADAD" w:rsidR="00BC002F" w:rsidRDefault="002F1386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515E9AD5" wp14:editId="3566B280">
          <wp:extent cx="590550" cy="645795"/>
          <wp:effectExtent l="0" t="0" r="0" b="1905"/>
          <wp:docPr id="9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917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1BC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6C80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28B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5EF4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386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8D7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D7C6F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0486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0E81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B04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3A3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CCC"/>
    <w:rsid w:val="00765D08"/>
    <w:rsid w:val="007670DB"/>
    <w:rsid w:val="00767591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190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26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0DF"/>
    <w:rsid w:val="008E76AE"/>
    <w:rsid w:val="008F07EA"/>
    <w:rsid w:val="008F0908"/>
    <w:rsid w:val="008F244E"/>
    <w:rsid w:val="008F3345"/>
    <w:rsid w:val="008F3C28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5462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35CD"/>
    <w:rsid w:val="009B492B"/>
    <w:rsid w:val="009B55F7"/>
    <w:rsid w:val="009B6464"/>
    <w:rsid w:val="009B6DA9"/>
    <w:rsid w:val="009C016B"/>
    <w:rsid w:val="009C0921"/>
    <w:rsid w:val="009C1A99"/>
    <w:rsid w:val="009C3348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2B21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FDD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002F"/>
    <w:rsid w:val="00BC2778"/>
    <w:rsid w:val="00BC2803"/>
    <w:rsid w:val="00BC31E9"/>
    <w:rsid w:val="00BC4954"/>
    <w:rsid w:val="00BC499E"/>
    <w:rsid w:val="00BC5208"/>
    <w:rsid w:val="00BC68AC"/>
    <w:rsid w:val="00BD0C4F"/>
    <w:rsid w:val="00BD231C"/>
    <w:rsid w:val="00BD77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2AEC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17D9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E7D15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017E"/>
    <w:rsid w:val="00DE395D"/>
    <w:rsid w:val="00DE4B7D"/>
    <w:rsid w:val="00DE50D4"/>
    <w:rsid w:val="00DE5C96"/>
    <w:rsid w:val="00DE762C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888"/>
    <w:rsid w:val="00EC72C1"/>
    <w:rsid w:val="00ED10DE"/>
    <w:rsid w:val="00ED1288"/>
    <w:rsid w:val="00ED463D"/>
    <w:rsid w:val="00ED6A7D"/>
    <w:rsid w:val="00EE0F4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D82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26A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579F"/>
    <w:rsid w:val="00FF6207"/>
    <w:rsid w:val="00FF6BDE"/>
    <w:rsid w:val="00FF72A3"/>
    <w:rsid w:val="00FF742C"/>
    <w:rsid w:val="00FF7A15"/>
    <w:rsid w:val="14F13C06"/>
    <w:rsid w:val="51F9492C"/>
    <w:rsid w:val="7D4C5772"/>
    <w:rsid w:val="7E945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032B0BB"/>
  <w15:docId w15:val="{EE690C31-9D45-4DEF-9002-6E21DA87C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AB1A35-1DDA-443F-BF67-B6A463DCC5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8</cp:revision>
  <cp:lastPrinted>2013-10-18T08:32:00Z</cp:lastPrinted>
  <dcterms:created xsi:type="dcterms:W3CDTF">2021-11-08T04:38:00Z</dcterms:created>
  <dcterms:modified xsi:type="dcterms:W3CDTF">2021-11-10T04:12:00Z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